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039" w:rsidRPr="00CA7C3D" w:rsidRDefault="00601039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601039" w:rsidRPr="00CA7C3D" w:rsidRDefault="00601039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601039" w:rsidRPr="00CA7C3D" w:rsidRDefault="00601039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01039" w:rsidRPr="00CA7C3D" w:rsidRDefault="00601039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601039" w:rsidRPr="00CA7C3D" w:rsidRDefault="00601039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04.12.2023 </w:t>
      </w:r>
      <w:r w:rsidRPr="00CA7C3D">
        <w:rPr>
          <w:sz w:val="22"/>
          <w:szCs w:val="22"/>
          <w:lang w:eastAsia="ru-RU"/>
        </w:rPr>
        <w:t xml:space="preserve"> № </w:t>
      </w:r>
    </w:p>
    <w:p w:rsidR="00601039" w:rsidRPr="00CA7C3D" w:rsidRDefault="00601039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601039" w:rsidRPr="00CA7C3D" w:rsidRDefault="00601039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Березинского сельского поселения Унечского муниципального района Брянской области</w:t>
      </w:r>
    </w:p>
    <w:p w:rsidR="00601039" w:rsidRPr="00CA7C3D" w:rsidRDefault="00601039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601039" w:rsidRPr="00FC5F2F" w:rsidRDefault="00601039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32</w:t>
      </w:r>
      <w:r w:rsidRPr="00FC5F2F">
        <w:t>(в редакции решения от</w:t>
      </w:r>
      <w:r>
        <w:t xml:space="preserve"> 06.11.2019 № 6-22)</w:t>
      </w:r>
      <w:r w:rsidRPr="00FC5F2F">
        <w:t xml:space="preserve"> «Об утверждении Генерального плана</w:t>
      </w:r>
      <w:r>
        <w:t xml:space="preserve"> Березинского</w:t>
      </w:r>
      <w:r w:rsidRPr="00FC5F2F">
        <w:t xml:space="preserve"> сельского поселения Унечского района Брянской области»,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601039" w:rsidRDefault="00601039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601039" w:rsidRPr="00336C1F" w:rsidRDefault="00601039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601039" w:rsidRPr="00F13FF3" w:rsidRDefault="00601039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601039" w:rsidRPr="00F13FF3" w:rsidRDefault="0060103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973371</w:t>
      </w:r>
      <w:r w:rsidRPr="00F13FF3">
        <w:rPr>
          <w:lang w:eastAsia="ru-RU"/>
        </w:rPr>
        <w:t>кв.м;</w:t>
      </w:r>
    </w:p>
    <w:p w:rsidR="00601039" w:rsidRPr="00F13FF3" w:rsidRDefault="0060103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Березинское</w:t>
      </w:r>
      <w:r w:rsidRPr="00F13FF3">
        <w:rPr>
          <w:lang w:eastAsia="ru-RU"/>
        </w:rPr>
        <w:t xml:space="preserve"> сельское поселение;</w:t>
      </w:r>
    </w:p>
    <w:p w:rsidR="00601039" w:rsidRPr="00F13FF3" w:rsidRDefault="0060103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601039" w:rsidRDefault="0060103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601039" w:rsidRPr="00250EE0" w:rsidRDefault="0060103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601039" w:rsidRPr="00250EE0" w:rsidRDefault="0060103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298004</w:t>
      </w:r>
      <w:r w:rsidRPr="00250EE0">
        <w:rPr>
          <w:lang w:eastAsia="ru-RU"/>
        </w:rPr>
        <w:t>кв.м;</w:t>
      </w:r>
    </w:p>
    <w:p w:rsidR="00601039" w:rsidRPr="00250EE0" w:rsidRDefault="0060103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Березинское </w:t>
      </w:r>
      <w:r w:rsidRPr="00250EE0">
        <w:rPr>
          <w:lang w:eastAsia="ru-RU"/>
        </w:rPr>
        <w:t xml:space="preserve"> сельское  поселение;</w:t>
      </w:r>
    </w:p>
    <w:p w:rsidR="00601039" w:rsidRPr="00250EE0" w:rsidRDefault="0060103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>: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bookmarkEnd w:id="1"/>
    <w:p w:rsidR="00601039" w:rsidRPr="00F13FF3" w:rsidRDefault="00601039" w:rsidP="0058423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</w:t>
      </w:r>
      <w:r>
        <w:rPr>
          <w:lang w:eastAsia="ru-RU"/>
        </w:rPr>
        <w:t>.</w:t>
      </w:r>
    </w:p>
    <w:bookmarkEnd w:id="0"/>
    <w:p w:rsidR="00601039" w:rsidRPr="00F13FF3" w:rsidRDefault="00601039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-2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601039" w:rsidRPr="00F13FF3" w:rsidRDefault="00601039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601039" w:rsidRPr="0050051F" w:rsidRDefault="00601039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601039" w:rsidRPr="0050051F" w:rsidRDefault="00601039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601039" w:rsidRPr="0050051F" w:rsidRDefault="00601039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601039" w:rsidRDefault="00601039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8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601039" w:rsidRDefault="00601039" w:rsidP="00095619">
      <w:pPr>
        <w:spacing w:line="240" w:lineRule="auto"/>
        <w:jc w:val="both"/>
        <w:rPr>
          <w:lang w:eastAsia="ru-RU"/>
        </w:rPr>
      </w:pPr>
    </w:p>
    <w:p w:rsidR="00601039" w:rsidRDefault="00601039" w:rsidP="00095619">
      <w:pPr>
        <w:spacing w:line="240" w:lineRule="auto"/>
        <w:rPr>
          <w:lang w:eastAsia="ru-RU"/>
        </w:rPr>
      </w:pPr>
    </w:p>
    <w:p w:rsidR="00601039" w:rsidRPr="0050051F" w:rsidRDefault="00601039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А.М. Кусков</w:t>
      </w:r>
    </w:p>
    <w:p w:rsidR="00601039" w:rsidRPr="0050051F" w:rsidRDefault="00601039" w:rsidP="00095619">
      <w:pPr>
        <w:spacing w:line="240" w:lineRule="auto"/>
        <w:rPr>
          <w:lang w:eastAsia="ru-RU"/>
        </w:rPr>
      </w:pPr>
    </w:p>
    <w:p w:rsidR="00601039" w:rsidRDefault="00601039" w:rsidP="00102B37">
      <w:pPr>
        <w:spacing w:line="240" w:lineRule="auto"/>
        <w:rPr>
          <w:lang w:eastAsia="ru-RU"/>
        </w:rPr>
      </w:pPr>
    </w:p>
    <w:p w:rsidR="00601039" w:rsidRPr="0050051F" w:rsidRDefault="00601039" w:rsidP="00095619">
      <w:pPr>
        <w:spacing w:line="240" w:lineRule="auto"/>
        <w:rPr>
          <w:lang w:eastAsia="ru-RU"/>
        </w:rPr>
      </w:pPr>
    </w:p>
    <w:p w:rsidR="00601039" w:rsidRPr="00060422" w:rsidRDefault="00601039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601039" w:rsidRPr="00336C1F" w:rsidRDefault="00601039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601039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039" w:rsidRDefault="00601039" w:rsidP="006F0F01">
      <w:pPr>
        <w:spacing w:line="240" w:lineRule="auto"/>
      </w:pPr>
      <w:r>
        <w:separator/>
      </w:r>
    </w:p>
  </w:endnote>
  <w:endnote w:type="continuationSeparator" w:id="1">
    <w:p w:rsidR="00601039" w:rsidRDefault="00601039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039" w:rsidRDefault="00601039" w:rsidP="006F0F01">
      <w:pPr>
        <w:spacing w:line="240" w:lineRule="auto"/>
      </w:pPr>
      <w:r>
        <w:separator/>
      </w:r>
    </w:p>
  </w:footnote>
  <w:footnote w:type="continuationSeparator" w:id="1">
    <w:p w:rsidR="00601039" w:rsidRDefault="00601039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71954"/>
    <w:rsid w:val="001A43AC"/>
    <w:rsid w:val="001B11B3"/>
    <w:rsid w:val="001B5E70"/>
    <w:rsid w:val="001F0C9A"/>
    <w:rsid w:val="00250EE0"/>
    <w:rsid w:val="00263661"/>
    <w:rsid w:val="002667AF"/>
    <w:rsid w:val="00296FBB"/>
    <w:rsid w:val="00302931"/>
    <w:rsid w:val="00307878"/>
    <w:rsid w:val="00310040"/>
    <w:rsid w:val="00336C1F"/>
    <w:rsid w:val="00370C22"/>
    <w:rsid w:val="00372606"/>
    <w:rsid w:val="003C27E2"/>
    <w:rsid w:val="00453CB3"/>
    <w:rsid w:val="00480486"/>
    <w:rsid w:val="00484E3B"/>
    <w:rsid w:val="004919E2"/>
    <w:rsid w:val="0049672E"/>
    <w:rsid w:val="00496DBA"/>
    <w:rsid w:val="004A1C49"/>
    <w:rsid w:val="004A3CDD"/>
    <w:rsid w:val="004A5D0A"/>
    <w:rsid w:val="004F4E78"/>
    <w:rsid w:val="0050051F"/>
    <w:rsid w:val="00502A19"/>
    <w:rsid w:val="00523E6E"/>
    <w:rsid w:val="00544245"/>
    <w:rsid w:val="005538FA"/>
    <w:rsid w:val="00557778"/>
    <w:rsid w:val="0057130B"/>
    <w:rsid w:val="00584231"/>
    <w:rsid w:val="00587744"/>
    <w:rsid w:val="005B7825"/>
    <w:rsid w:val="005C384D"/>
    <w:rsid w:val="005F32CF"/>
    <w:rsid w:val="005F3D37"/>
    <w:rsid w:val="00601039"/>
    <w:rsid w:val="00664215"/>
    <w:rsid w:val="0069515C"/>
    <w:rsid w:val="006B355E"/>
    <w:rsid w:val="006B5B5F"/>
    <w:rsid w:val="006D1CA3"/>
    <w:rsid w:val="006E6110"/>
    <w:rsid w:val="006F0F01"/>
    <w:rsid w:val="006F3730"/>
    <w:rsid w:val="00764993"/>
    <w:rsid w:val="007A593A"/>
    <w:rsid w:val="00817FCC"/>
    <w:rsid w:val="00827E57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57BBE"/>
    <w:rsid w:val="009E0AD9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E40F6"/>
    <w:rsid w:val="00BF05C8"/>
    <w:rsid w:val="00C14927"/>
    <w:rsid w:val="00C17BCE"/>
    <w:rsid w:val="00C208A1"/>
    <w:rsid w:val="00C27A5F"/>
    <w:rsid w:val="00C64F97"/>
    <w:rsid w:val="00C85A88"/>
    <w:rsid w:val="00CA7C3D"/>
    <w:rsid w:val="00CB1A13"/>
    <w:rsid w:val="00D07175"/>
    <w:rsid w:val="00D71959"/>
    <w:rsid w:val="00DB1AC0"/>
    <w:rsid w:val="00DC310F"/>
    <w:rsid w:val="00DC35FF"/>
    <w:rsid w:val="00DE4856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DBA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06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198</TotalTime>
  <Pages>2</Pages>
  <Words>563</Words>
  <Characters>3211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37</cp:revision>
  <cp:lastPrinted>2023-11-30T08:45:00Z</cp:lastPrinted>
  <dcterms:created xsi:type="dcterms:W3CDTF">2021-06-24T09:26:00Z</dcterms:created>
  <dcterms:modified xsi:type="dcterms:W3CDTF">2023-12-11T15:00:00Z</dcterms:modified>
</cp:coreProperties>
</file>